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90DFF" w14:textId="77777777" w:rsidR="00F37E42" w:rsidRDefault="00F37E42" w:rsidP="00F37E42">
      <w:pPr>
        <w:pStyle w:val="NoSpacing"/>
      </w:pPr>
      <w:r>
        <w:rPr>
          <w:u w:val="single"/>
        </w:rPr>
        <w:t>William CLEVELAND</w:t>
      </w:r>
      <w:r>
        <w:t xml:space="preserve">   </w:t>
      </w:r>
      <w:proofErr w:type="gramStart"/>
      <w:r>
        <w:t xml:space="preserve">   (</w:t>
      </w:r>
      <w:proofErr w:type="gramEnd"/>
      <w:r>
        <w:t>fl.1434)</w:t>
      </w:r>
    </w:p>
    <w:p w14:paraId="1BFAD1CC" w14:textId="77777777" w:rsidR="00F37E42" w:rsidRDefault="00F37E42" w:rsidP="00F37E42">
      <w:pPr>
        <w:pStyle w:val="NoSpacing"/>
      </w:pPr>
      <w:r>
        <w:t>of York. Draper.</w:t>
      </w:r>
    </w:p>
    <w:p w14:paraId="004F30A4" w14:textId="77777777" w:rsidR="00F37E42" w:rsidRDefault="00F37E42" w:rsidP="00F37E42">
      <w:pPr>
        <w:pStyle w:val="NoSpacing"/>
      </w:pPr>
    </w:p>
    <w:p w14:paraId="7909B986" w14:textId="77777777" w:rsidR="00F37E42" w:rsidRDefault="00F37E42" w:rsidP="00F37E42">
      <w:pPr>
        <w:pStyle w:val="NoSpacing"/>
      </w:pPr>
    </w:p>
    <w:p w14:paraId="051F417F" w14:textId="77777777" w:rsidR="00F37E42" w:rsidRDefault="00F37E42" w:rsidP="00F37E42">
      <w:pPr>
        <w:pStyle w:val="NoSpacing"/>
      </w:pPr>
      <w:r>
        <w:tab/>
        <w:t>1434</w:t>
      </w:r>
      <w:r>
        <w:tab/>
        <w:t xml:space="preserve">He made a plaint of debt against Robert Walson of Barton in </w:t>
      </w:r>
      <w:proofErr w:type="spellStart"/>
      <w:r>
        <w:t>Rydale</w:t>
      </w:r>
      <w:proofErr w:type="spellEnd"/>
      <w:r>
        <w:t>(q.v.),</w:t>
      </w:r>
    </w:p>
    <w:p w14:paraId="1B2051B9" w14:textId="77777777" w:rsidR="00F37E42" w:rsidRDefault="00F37E42" w:rsidP="00F37E42">
      <w:pPr>
        <w:pStyle w:val="NoSpacing"/>
      </w:pPr>
      <w:r>
        <w:tab/>
      </w:r>
      <w:r>
        <w:tab/>
        <w:t xml:space="preserve">Thomas Gray of Barton in Ryedale(q.v.), John </w:t>
      </w:r>
      <w:proofErr w:type="spellStart"/>
      <w:r>
        <w:t>Helperby</w:t>
      </w:r>
      <w:proofErr w:type="spellEnd"/>
      <w:r>
        <w:t xml:space="preserve"> of York(q.v.)</w:t>
      </w:r>
    </w:p>
    <w:p w14:paraId="41EBDC9B" w14:textId="77777777" w:rsidR="00F37E42" w:rsidRDefault="00F37E42" w:rsidP="00F37E42">
      <w:pPr>
        <w:pStyle w:val="NoSpacing"/>
      </w:pPr>
      <w:r>
        <w:tab/>
      </w:r>
      <w:r>
        <w:tab/>
        <w:t>and John Walson of York, lorimer(q.v.).</w:t>
      </w:r>
    </w:p>
    <w:p w14:paraId="107AFB35" w14:textId="77777777" w:rsidR="00F37E42" w:rsidRDefault="00F37E42" w:rsidP="00F37E42">
      <w:pPr>
        <w:pStyle w:val="NoSpacing"/>
      </w:pPr>
      <w:r>
        <w:tab/>
      </w:r>
      <w:r>
        <w:tab/>
        <w:t xml:space="preserve">( </w:t>
      </w:r>
      <w:hyperlink r:id="rId6" w:history="1">
        <w:r w:rsidRPr="005666EE">
          <w:rPr>
            <w:rStyle w:val="Hyperlink"/>
          </w:rPr>
          <w:t>https://waalt.uh.edu/index.php/CP40/692</w:t>
        </w:r>
      </w:hyperlink>
      <w:r>
        <w:t xml:space="preserve"> )</w:t>
      </w:r>
    </w:p>
    <w:p w14:paraId="5903CC03" w14:textId="77777777" w:rsidR="00F37E42" w:rsidRDefault="00F37E42" w:rsidP="00F37E42">
      <w:pPr>
        <w:pStyle w:val="NoSpacing"/>
      </w:pPr>
    </w:p>
    <w:p w14:paraId="01B66BEE" w14:textId="77777777" w:rsidR="00F37E42" w:rsidRDefault="00F37E42" w:rsidP="00F37E42">
      <w:pPr>
        <w:pStyle w:val="NoSpacing"/>
      </w:pPr>
    </w:p>
    <w:p w14:paraId="4E573EF6" w14:textId="77777777" w:rsidR="00F37E42" w:rsidRDefault="00F37E42" w:rsidP="00F37E42">
      <w:pPr>
        <w:pStyle w:val="NoSpacing"/>
      </w:pPr>
      <w:r>
        <w:t>23 September 2024</w:t>
      </w:r>
    </w:p>
    <w:p w14:paraId="1E2758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3BDAB" w14:textId="77777777" w:rsidR="00F37E42" w:rsidRDefault="00F37E42" w:rsidP="009139A6">
      <w:r>
        <w:separator/>
      </w:r>
    </w:p>
  </w:endnote>
  <w:endnote w:type="continuationSeparator" w:id="0">
    <w:p w14:paraId="0E631AA1" w14:textId="77777777" w:rsidR="00F37E42" w:rsidRDefault="00F37E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59D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3EF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F9A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DF948" w14:textId="77777777" w:rsidR="00F37E42" w:rsidRDefault="00F37E42" w:rsidP="009139A6">
      <w:r>
        <w:separator/>
      </w:r>
    </w:p>
  </w:footnote>
  <w:footnote w:type="continuationSeparator" w:id="0">
    <w:p w14:paraId="2A9AB3BA" w14:textId="77777777" w:rsidR="00F37E42" w:rsidRDefault="00F37E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B3E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20F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FC9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E4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100B5"/>
    <w:rsid w:val="00F37E4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361C7"/>
  <w15:chartTrackingRefBased/>
  <w15:docId w15:val="{D525E244-96FD-4349-A1D0-71D379A3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7E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2024-09-24T18:29:00Z</dcterms:created>
  <dcterms:modified xsi:type="dcterms:W3CDTF">2024-09-24T18:29:00Z</dcterms:modified>
</cp:coreProperties>
</file>